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D7CE" w14:textId="4E44CB7D" w:rsidR="003667A0" w:rsidRPr="003667A0" w:rsidRDefault="003667A0" w:rsidP="003667A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667A0">
        <w:rPr>
          <w:b/>
          <w:sz w:val="24"/>
        </w:rPr>
        <w:t>3GPP TSG-SA5 Meeting #14</w:t>
      </w:r>
      <w:r w:rsidR="000463DE">
        <w:rPr>
          <w:b/>
          <w:sz w:val="24"/>
        </w:rPr>
        <w:t>8e</w:t>
      </w:r>
      <w:r w:rsidRPr="003667A0">
        <w:rPr>
          <w:b/>
          <w:sz w:val="24"/>
        </w:rPr>
        <w:t xml:space="preserve"> </w:t>
      </w:r>
      <w:r w:rsidRPr="003667A0">
        <w:rPr>
          <w:b/>
          <w:sz w:val="24"/>
        </w:rPr>
        <w:tab/>
        <w:t>S5-23</w:t>
      </w:r>
      <w:r w:rsidR="00A93A04">
        <w:rPr>
          <w:b/>
          <w:sz w:val="24"/>
        </w:rPr>
        <w:t>3219</w:t>
      </w:r>
    </w:p>
    <w:p w14:paraId="5917E410" w14:textId="3BB06356" w:rsidR="00BA28F0" w:rsidRPr="003667A0" w:rsidRDefault="00A93A0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A93A04">
        <w:rPr>
          <w:rFonts w:ascii="Arial" w:hAnsi="Arial" w:cs="Arial"/>
          <w:b/>
          <w:sz w:val="24"/>
        </w:rPr>
        <w:t>Electronic meeting, Online, 17 -25 April 2023</w:t>
      </w:r>
    </w:p>
    <w:p w14:paraId="049514C8" w14:textId="26043F84"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667A0">
        <w:rPr>
          <w:rFonts w:ascii="Arial" w:hAnsi="Arial"/>
          <w:b/>
          <w:lang w:val="en-US"/>
        </w:rPr>
        <w:t>MATRIXX Software</w:t>
      </w:r>
    </w:p>
    <w:p w14:paraId="664ADD66" w14:textId="4CC92015"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T</w:t>
      </w:r>
      <w:r w:rsidR="003667A0">
        <w:rPr>
          <w:rFonts w:ascii="Arial" w:hAnsi="Arial" w:cs="Arial"/>
          <w:b/>
        </w:rPr>
        <w:t>S</w:t>
      </w:r>
      <w:r>
        <w:rPr>
          <w:rFonts w:ascii="Arial" w:hAnsi="Arial" w:cs="Arial" w:hint="eastAsia"/>
          <w:b/>
        </w:rPr>
        <w:t xml:space="preserve"> 28.</w:t>
      </w:r>
      <w:r w:rsidR="003667A0">
        <w:rPr>
          <w:rFonts w:ascii="Arial" w:hAnsi="Arial" w:cs="Arial"/>
          <w:b/>
        </w:rPr>
        <w:t>20</w:t>
      </w:r>
      <w:r w:rsidR="000463DE">
        <w:rPr>
          <w:rFonts w:ascii="Arial" w:hAnsi="Arial" w:cs="Arial"/>
          <w:b/>
        </w:rPr>
        <w:t>4</w:t>
      </w:r>
      <w:r w:rsidR="009947AC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v0.0.0 Initial skeleton</w:t>
      </w:r>
    </w:p>
    <w:p w14:paraId="611C7A5A" w14:textId="77777777"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8EC8E8" w14:textId="0F98EE80" w:rsidR="00BA28F0" w:rsidRDefault="00BD34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</w:t>
      </w:r>
      <w:r w:rsidR="003667A0">
        <w:rPr>
          <w:rFonts w:ascii="Arial" w:hAnsi="Arial"/>
          <w:b/>
        </w:rPr>
        <w:t>4.</w:t>
      </w:r>
      <w:r w:rsidR="00D72415">
        <w:rPr>
          <w:rFonts w:ascii="Arial" w:hAnsi="Arial"/>
          <w:b/>
        </w:rPr>
        <w:t>2</w:t>
      </w:r>
    </w:p>
    <w:p w14:paraId="2CBE2993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164DB636" w14:textId="770E6DDD" w:rsidR="00BA28F0" w:rsidRDefault="00B76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proofErr w:type="spellStart"/>
      <w:r>
        <w:rPr>
          <w:b/>
          <w:i/>
        </w:rPr>
        <w:t>intial</w:t>
      </w:r>
      <w:proofErr w:type="spellEnd"/>
      <w:r>
        <w:rPr>
          <w:b/>
          <w:i/>
        </w:rPr>
        <w:t xml:space="preserve"> skeleton for the </w:t>
      </w:r>
      <w:r w:rsidR="003667A0">
        <w:rPr>
          <w:b/>
          <w:i/>
        </w:rPr>
        <w:t xml:space="preserve">normative </w:t>
      </w:r>
      <w:proofErr w:type="spellStart"/>
      <w:r w:rsidR="00500ED5">
        <w:rPr>
          <w:b/>
          <w:i/>
        </w:rPr>
        <w:t>s</w:t>
      </w:r>
      <w:r w:rsidR="003667A0">
        <w:rPr>
          <w:b/>
          <w:i/>
        </w:rPr>
        <w:t>peficifation</w:t>
      </w:r>
      <w:proofErr w:type="spellEnd"/>
      <w:r w:rsidR="003667A0">
        <w:rPr>
          <w:b/>
          <w:i/>
        </w:rPr>
        <w:t xml:space="preserve"> </w:t>
      </w:r>
      <w:r>
        <w:rPr>
          <w:b/>
          <w:i/>
        </w:rPr>
        <w:t xml:space="preserve">on the </w:t>
      </w:r>
      <w:r w:rsidR="00A93A04" w:rsidRPr="00A93A04">
        <w:rPr>
          <w:b/>
          <w:i/>
        </w:rPr>
        <w:t>Network slice-specific authentication and authorization</w:t>
      </w:r>
      <w:r w:rsidR="00A93A04">
        <w:rPr>
          <w:b/>
          <w:i/>
        </w:rPr>
        <w:t xml:space="preserve"> </w:t>
      </w:r>
      <w:r w:rsidR="00500ED5" w:rsidRPr="00500ED5">
        <w:rPr>
          <w:b/>
          <w:i/>
        </w:rPr>
        <w:t>charging in the 5G System (5GS)</w:t>
      </w:r>
      <w:r>
        <w:rPr>
          <w:b/>
          <w:i/>
        </w:rPr>
        <w:t>.</w:t>
      </w:r>
    </w:p>
    <w:p w14:paraId="3E53E5DF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33A674F4" w14:textId="77777777" w:rsidR="00BA28F0" w:rsidRDefault="00BD34BC">
      <w:pPr>
        <w:pStyle w:val="Reference"/>
        <w:rPr>
          <w:color w:val="FF0000"/>
          <w:lang w:eastAsia="zh-CN"/>
        </w:rPr>
      </w:pPr>
      <w:r>
        <w:rPr>
          <w:rFonts w:hint="eastAsia"/>
        </w:rPr>
        <w:t>None</w:t>
      </w:r>
    </w:p>
    <w:p w14:paraId="13E17F6C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4CE21059" w14:textId="45271EEB" w:rsidR="00BA28F0" w:rsidRDefault="00BD34BC">
      <w:pPr>
        <w:rPr>
          <w:i/>
          <w:lang w:eastAsia="zh-CN"/>
        </w:rPr>
      </w:pPr>
      <w:r>
        <w:t xml:space="preserve">This contribution proposes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 w:rsidR="003667A0">
        <w:t>S</w:t>
      </w:r>
      <w:r>
        <w:rPr>
          <w:rFonts w:hint="eastAsia"/>
        </w:rPr>
        <w:t xml:space="preserve"> 28.</w:t>
      </w:r>
      <w:r w:rsidR="003667A0">
        <w:t>20</w:t>
      </w:r>
      <w:r w:rsidR="00A93A04">
        <w:t>4</w:t>
      </w:r>
      <w:r>
        <w:rPr>
          <w:lang w:val="en-US"/>
        </w:rPr>
        <w:t>.</w:t>
      </w:r>
    </w:p>
    <w:p w14:paraId="179A166D" w14:textId="77777777" w:rsidR="00BA28F0" w:rsidRDefault="00BD34BC">
      <w:pPr>
        <w:pStyle w:val="Heading1"/>
      </w:pPr>
      <w:r>
        <w:t>4</w:t>
      </w:r>
      <w:r>
        <w:tab/>
        <w:t>Detailed proposal</w:t>
      </w:r>
    </w:p>
    <w:p w14:paraId="0D5B2340" w14:textId="5AC35393" w:rsidR="00BA28F0" w:rsidRDefault="00BD34B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 w:rsidR="003667A0">
        <w:t>S</w:t>
      </w:r>
      <w:r>
        <w:rPr>
          <w:rFonts w:hint="eastAsia"/>
        </w:rPr>
        <w:t xml:space="preserve"> 28.</w:t>
      </w:r>
      <w:r w:rsidR="003667A0">
        <w:t>20</w:t>
      </w:r>
      <w:r w:rsidR="00A93A04">
        <w:t>4</w:t>
      </w:r>
      <w:r>
        <w:rPr>
          <w:lang w:eastAsia="zh-CN"/>
        </w:rPr>
        <w:t>.</w:t>
      </w:r>
    </w:p>
    <w:sectPr w:rsidR="00BA28F0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E35F3" w14:textId="77777777" w:rsidR="007F4BAC" w:rsidRDefault="007F4BAC">
      <w:pPr>
        <w:spacing w:after="0"/>
      </w:pPr>
      <w:r>
        <w:separator/>
      </w:r>
    </w:p>
  </w:endnote>
  <w:endnote w:type="continuationSeparator" w:id="0">
    <w:p w14:paraId="435F994B" w14:textId="77777777" w:rsidR="007F4BAC" w:rsidRDefault="007F4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EA03C" w14:textId="77777777" w:rsidR="007F4BAC" w:rsidRDefault="007F4BAC">
      <w:pPr>
        <w:spacing w:after="0"/>
      </w:pPr>
      <w:r>
        <w:separator/>
      </w:r>
    </w:p>
  </w:footnote>
  <w:footnote w:type="continuationSeparator" w:id="0">
    <w:p w14:paraId="3D867221" w14:textId="77777777" w:rsidR="007F4BAC" w:rsidRDefault="007F4BA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463DE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40266"/>
    <w:rsid w:val="00156CE6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3EC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667A0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103FE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00ED5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01EAD"/>
    <w:rsid w:val="00607BBF"/>
    <w:rsid w:val="00613820"/>
    <w:rsid w:val="006175B3"/>
    <w:rsid w:val="00634119"/>
    <w:rsid w:val="00652248"/>
    <w:rsid w:val="00657B80"/>
    <w:rsid w:val="00675B3C"/>
    <w:rsid w:val="006935BB"/>
    <w:rsid w:val="0069495C"/>
    <w:rsid w:val="006D340A"/>
    <w:rsid w:val="00715A1D"/>
    <w:rsid w:val="00734DFA"/>
    <w:rsid w:val="00743C50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7F4BAC"/>
    <w:rsid w:val="008014C3"/>
    <w:rsid w:val="0080177B"/>
    <w:rsid w:val="0080618C"/>
    <w:rsid w:val="0081010D"/>
    <w:rsid w:val="008448FB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47AC"/>
    <w:rsid w:val="009960CA"/>
    <w:rsid w:val="009C0DED"/>
    <w:rsid w:val="009C249A"/>
    <w:rsid w:val="009D79BC"/>
    <w:rsid w:val="009F0817"/>
    <w:rsid w:val="009F2D5F"/>
    <w:rsid w:val="009F3C75"/>
    <w:rsid w:val="00A02704"/>
    <w:rsid w:val="00A37D7F"/>
    <w:rsid w:val="00A4580A"/>
    <w:rsid w:val="00A45BF3"/>
    <w:rsid w:val="00A46410"/>
    <w:rsid w:val="00A57688"/>
    <w:rsid w:val="00A84A94"/>
    <w:rsid w:val="00A93A04"/>
    <w:rsid w:val="00AD1DAA"/>
    <w:rsid w:val="00AF1E23"/>
    <w:rsid w:val="00AF2F66"/>
    <w:rsid w:val="00AF7F81"/>
    <w:rsid w:val="00B01AFF"/>
    <w:rsid w:val="00B05CC7"/>
    <w:rsid w:val="00B175D7"/>
    <w:rsid w:val="00B216F6"/>
    <w:rsid w:val="00B27E39"/>
    <w:rsid w:val="00B3103F"/>
    <w:rsid w:val="00B3108D"/>
    <w:rsid w:val="00B350D8"/>
    <w:rsid w:val="00B35F83"/>
    <w:rsid w:val="00B41D91"/>
    <w:rsid w:val="00B440A1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7241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E216A"/>
    <w:rsid w:val="00FF10DB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E660E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156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SA5#147</cp:lastModifiedBy>
  <cp:revision>6</cp:revision>
  <cp:lastPrinted>2411-12-31T15:59:00Z</cp:lastPrinted>
  <dcterms:created xsi:type="dcterms:W3CDTF">2023-02-14T11:26:00Z</dcterms:created>
  <dcterms:modified xsi:type="dcterms:W3CDTF">2023-04-05T10:42:00Z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(3)4rxRPKp4QZNFU9Y+lrRV0oCRoepdFkAyTgieJYp6hvYz0sfjYne9ODL6rQ6tnirCHYdLZ6F4
RyDzaaoOfj0cCSvok/Uuu5k1OMJYfvUw2AE4kls6rz2pTCHkbWG485ytgihH9kkTgXh7Rrg3
/5CMJoR3Xcm/xZCROyotzkdXEdG+r4OhV1KyCNA1RxRxyIOWUY1UU6wxyN6SamDsBuyJLXl5
sYudZgk0dNxpyzVWcZ</vt:lpwstr>
  </property>
  <property fmtid="{D5CDD505-2E9C-101B-9397-08002B2CF9AE}" pid="6" name="_2015_ms_pID_7253431">
    <vt:lpwstr>s1gPtV8ut9INhPhebbnPDgWsWTLzSwDg3NKm/oD46ViomuYnTX8QEt
grN0Y09rpb9zOshZ0hpCAsS5bWGmLmbRHH+wiqLhpidN161XIqdIvNi2zwuvWrSg/r3z/Gw9
gyDX1OlUde1lVZC/Q78qZiqSZXJ0Hm7sg3N6ojjsp20auX1iiVzhPo+PvnlpFnnqDPxuqkdC
iLLxHscs2472H1XT+LPZSYk9xH69z17rwk/T</vt:lpwstr>
  </property>
  <property fmtid="{D5CDD505-2E9C-101B-9397-08002B2CF9AE}" pid="7" name="_2015_ms_pID_7253432">
    <vt:lpwstr>Ag==</vt:lpwstr>
  </property>
</Properties>
</file>